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5AF" w:rsidRDefault="00BB55AF" w:rsidP="00BB55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ROBUN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BB55AF" w:rsidRDefault="00BB55AF" w:rsidP="00BB55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Tailor.</w:t>
      </w:r>
      <w:bookmarkStart w:id="0" w:name="_GoBack"/>
      <w:bookmarkEnd w:id="0"/>
    </w:p>
    <w:p w:rsidR="00BB55AF" w:rsidRDefault="00BB55AF" w:rsidP="00BB55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55AF" w:rsidRDefault="00BB55AF" w:rsidP="00BB55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55AF" w:rsidRDefault="00BB55AF" w:rsidP="00BB55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Andover,</w:t>
      </w:r>
    </w:p>
    <w:p w:rsidR="00BB55AF" w:rsidRDefault="00BB55AF" w:rsidP="00BB55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Anne Stafford, Countess of March(q.v.).</w:t>
      </w:r>
    </w:p>
    <w:p w:rsidR="00BB55AF" w:rsidRDefault="00BB55AF" w:rsidP="00BB55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24-72)</w:t>
      </w:r>
    </w:p>
    <w:p w:rsidR="00BB55AF" w:rsidRDefault="00BB55AF" w:rsidP="00BB55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55AF" w:rsidRDefault="00BB55AF" w:rsidP="00BB55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55AF" w:rsidRPr="0058039B" w:rsidRDefault="00BB55AF" w:rsidP="00BB55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2016</w:t>
      </w:r>
    </w:p>
    <w:p w:rsidR="006B2F86" w:rsidRPr="00BB55AF" w:rsidRDefault="00BB55A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BB55A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5AF" w:rsidRDefault="00BB55AF" w:rsidP="00E71FC3">
      <w:pPr>
        <w:spacing w:after="0" w:line="240" w:lineRule="auto"/>
      </w:pPr>
      <w:r>
        <w:separator/>
      </w:r>
    </w:p>
  </w:endnote>
  <w:endnote w:type="continuationSeparator" w:id="0">
    <w:p w:rsidR="00BB55AF" w:rsidRDefault="00BB55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5AF" w:rsidRDefault="00BB55AF" w:rsidP="00E71FC3">
      <w:pPr>
        <w:spacing w:after="0" w:line="240" w:lineRule="auto"/>
      </w:pPr>
      <w:r>
        <w:separator/>
      </w:r>
    </w:p>
  </w:footnote>
  <w:footnote w:type="continuationSeparator" w:id="0">
    <w:p w:rsidR="00BB55AF" w:rsidRDefault="00BB55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5AF"/>
    <w:rsid w:val="00AB52E8"/>
    <w:rsid w:val="00B16D3F"/>
    <w:rsid w:val="00BB55A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F4862"/>
  <w15:chartTrackingRefBased/>
  <w15:docId w15:val="{1733E8C0-845D-4CA2-B7B8-B949DB298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2016-03-18T20:14:00Z</dcterms:created>
  <dcterms:modified xsi:type="dcterms:W3CDTF">2016-03-18T20:21:00Z</dcterms:modified>
</cp:coreProperties>
</file>